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B70B4" w14:textId="77777777" w:rsidR="00130D07" w:rsidRDefault="00130D07" w:rsidP="00130D0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MOLEYNS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fl.1462-3)</w:t>
      </w:r>
    </w:p>
    <w:p w14:paraId="742F6C86" w14:textId="77777777" w:rsidR="00130D07" w:rsidRDefault="00130D07" w:rsidP="00130D0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63474A" w14:textId="77777777" w:rsidR="00130D07" w:rsidRDefault="00130D07" w:rsidP="00130D0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B2D067" w14:textId="77777777" w:rsidR="00130D07" w:rsidRDefault="00130D07" w:rsidP="00130D0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Isabel(q.v.).      (T.N.A. ref. E 326/7624)</w:t>
      </w:r>
    </w:p>
    <w:p w14:paraId="3FF1D62F" w14:textId="77777777" w:rsidR="00130D07" w:rsidRDefault="00130D07" w:rsidP="00130D0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B2AFF4" w14:textId="77777777" w:rsidR="00130D07" w:rsidRDefault="00130D07" w:rsidP="00130D0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114E62D" w14:textId="77777777" w:rsidR="00130D07" w:rsidRDefault="00130D07" w:rsidP="00130D0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1462-3</w:t>
      </w:r>
      <w:r>
        <w:rPr>
          <w:rFonts w:ascii="Times New Roman" w:hAnsi="Times New Roman" w:cs="Times New Roman"/>
          <w:sz w:val="24"/>
          <w:szCs w:val="24"/>
        </w:rPr>
        <w:tab/>
        <w:t xml:space="preserve">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Churchestile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Bradpole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Dorset(q.v.), and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Aisshe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</w:t>
      </w:r>
    </w:p>
    <w:p w14:paraId="29CF3194" w14:textId="77777777" w:rsidR="00130D07" w:rsidRDefault="00130D07" w:rsidP="00130D0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Bradpole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granted property in North Perrot, Somerset, to them.</w:t>
      </w:r>
    </w:p>
    <w:p w14:paraId="0CADBD75" w14:textId="77777777" w:rsidR="00130D07" w:rsidRDefault="00130D07" w:rsidP="00130D0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(ibid.)</w:t>
      </w:r>
    </w:p>
    <w:p w14:paraId="0049D7F2" w14:textId="77777777" w:rsidR="00130D07" w:rsidRDefault="00130D07" w:rsidP="00130D0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EE195C" w14:textId="77777777" w:rsidR="00130D07" w:rsidRDefault="00130D07" w:rsidP="00130D0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84FABF9" w14:textId="77777777" w:rsidR="00130D07" w:rsidRDefault="00130D07" w:rsidP="00130D0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February 2022</w:t>
      </w:r>
    </w:p>
    <w:p w14:paraId="6D49D95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4A696" w14:textId="77777777" w:rsidR="00130D07" w:rsidRDefault="00130D07" w:rsidP="009139A6">
      <w:r>
        <w:separator/>
      </w:r>
    </w:p>
  </w:endnote>
  <w:endnote w:type="continuationSeparator" w:id="0">
    <w:p w14:paraId="42C3B125" w14:textId="77777777" w:rsidR="00130D07" w:rsidRDefault="00130D0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DFC9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955E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CF00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23E39A" w14:textId="77777777" w:rsidR="00130D07" w:rsidRDefault="00130D07" w:rsidP="009139A6">
      <w:r>
        <w:separator/>
      </w:r>
    </w:p>
  </w:footnote>
  <w:footnote w:type="continuationSeparator" w:id="0">
    <w:p w14:paraId="738BA945" w14:textId="77777777" w:rsidR="00130D07" w:rsidRDefault="00130D0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983F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6F7C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C060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0D07"/>
    <w:rsid w:val="000666E0"/>
    <w:rsid w:val="00130D07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04F4E2"/>
  <w15:chartTrackingRefBased/>
  <w15:docId w15:val="{DFC34813-336A-4B11-892A-A07CD1220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2022-02-12T11:19:00Z</dcterms:created>
  <dcterms:modified xsi:type="dcterms:W3CDTF">2022-02-12T11:20:00Z</dcterms:modified>
</cp:coreProperties>
</file>